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8A101" w14:textId="275DC9ED" w:rsidR="00424A5A" w:rsidRDefault="003110C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AB29C9A" w14:textId="77777777">
        <w:tc>
          <w:tcPr>
            <w:tcW w:w="1080" w:type="dxa"/>
            <w:vAlign w:val="center"/>
          </w:tcPr>
          <w:p w14:paraId="0BC1E85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8FC08B6" w14:textId="726C0411" w:rsidR="00424A5A" w:rsidRPr="00133E97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33E97">
              <w:rPr>
                <w:rFonts w:ascii="Arial" w:hAnsi="Arial" w:cs="Arial"/>
                <w:color w:val="0000FF"/>
                <w:sz w:val="16"/>
                <w:szCs w:val="16"/>
              </w:rPr>
              <w:t>43001-159/2025-0</w:t>
            </w:r>
            <w:r w:rsidR="007C7BB3" w:rsidRPr="00133E97"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67E6F3B0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21F86A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E7DC9C7" w14:textId="68727EA4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A-19/25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9A64A3E" w14:textId="77777777">
        <w:tc>
          <w:tcPr>
            <w:tcW w:w="1080" w:type="dxa"/>
            <w:vAlign w:val="center"/>
          </w:tcPr>
          <w:p w14:paraId="212E9A7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E86488" w14:textId="1D78128C" w:rsidR="00424A5A" w:rsidRPr="00133E97" w:rsidRDefault="007C7BB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33E97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A8614A" w:rsidRPr="00133E97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3110C4" w:rsidRPr="00133E97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0B3A2F" w:rsidRPr="00133E97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110C4" w:rsidRPr="00133E97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</w:p>
        </w:tc>
        <w:tc>
          <w:tcPr>
            <w:tcW w:w="1080" w:type="dxa"/>
            <w:vAlign w:val="center"/>
          </w:tcPr>
          <w:p w14:paraId="556569B5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E95165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8874D1E" w14:textId="1C44A905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2431-25-300064/0</w:t>
            </w:r>
          </w:p>
        </w:tc>
      </w:tr>
    </w:tbl>
    <w:p w14:paraId="2B7B1E44" w14:textId="77777777"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14:paraId="2D44E634" w14:textId="77777777" w:rsidR="00424A5A" w:rsidRDefault="00424A5A">
      <w:bookmarkStart w:id="0" w:name="_GoBack"/>
      <w:bookmarkEnd w:id="0"/>
    </w:p>
    <w:p w14:paraId="47402804" w14:textId="77777777" w:rsidR="00556816" w:rsidRDefault="00556816">
      <w:pPr>
        <w:rPr>
          <w:sz w:val="22"/>
        </w:rPr>
      </w:pPr>
    </w:p>
    <w:p w14:paraId="034BF41A" w14:textId="77777777" w:rsidR="00424A5A" w:rsidRPr="00637BE6" w:rsidRDefault="00424A5A">
      <w:pPr>
        <w:rPr>
          <w:sz w:val="22"/>
        </w:rPr>
      </w:pPr>
    </w:p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F71733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EndnoteText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EndnoteText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c>
          <w:tcPr>
            <w:tcW w:w="9288" w:type="dxa"/>
          </w:tcPr>
          <w:p w14:paraId="275092DB" w14:textId="240A0074" w:rsidR="00556816" w:rsidRPr="00F71733" w:rsidRDefault="003110C4">
            <w:pPr>
              <w:pStyle w:val="EndnoteText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Nadgradnja železniške proge št. 70 na odsekih Bled Jezero - Bohinjska Bela in Bohinjska Bela - Nomenj</w:t>
            </w:r>
          </w:p>
        </w:tc>
      </w:tr>
    </w:tbl>
    <w:p w14:paraId="073968BA" w14:textId="77777777" w:rsidR="00556816" w:rsidRPr="00F71733" w:rsidRDefault="00556816">
      <w:pPr>
        <w:pStyle w:val="EndnoteText"/>
        <w:jc w:val="both"/>
        <w:rPr>
          <w:rFonts w:ascii="Tahoma" w:hAnsi="Tahoma" w:cs="Tahoma"/>
          <w:sz w:val="22"/>
        </w:rPr>
      </w:pPr>
    </w:p>
    <w:p w14:paraId="40736277" w14:textId="77777777"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14:paraId="2595403B" w14:textId="77777777" w:rsidR="000646A9" w:rsidRPr="00F71733" w:rsidRDefault="000646A9" w:rsidP="000646A9">
      <w:pPr>
        <w:pStyle w:val="EndnoteText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9CDD878" w14:textId="77777777"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EndnoteText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CB7EEDA" w14:textId="77777777">
        <w:trPr>
          <w:trHeight w:val="3511"/>
        </w:trPr>
        <w:tc>
          <w:tcPr>
            <w:tcW w:w="9287" w:type="dxa"/>
          </w:tcPr>
          <w:p w14:paraId="2396A2C8" w14:textId="77777777" w:rsidR="00013A3E" w:rsidRPr="003778AC" w:rsidRDefault="00013A3E" w:rsidP="00013A3E">
            <w:pPr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p w14:paraId="234F2122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8DE77B4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FAD0C08" w14:textId="35F1A5F4" w:rsidR="00A8614A" w:rsidRPr="000B3A2F" w:rsidRDefault="00A8614A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3A2F"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noveliran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0B3A2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dokument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0B3A2F"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12428BED" w14:textId="77777777" w:rsidR="00A8614A" w:rsidRPr="00265E47" w:rsidRDefault="00A8614A" w:rsidP="00A8614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>Ponudbeni predračun,</w:t>
            </w:r>
          </w:p>
          <w:p w14:paraId="1DFEAC63" w14:textId="7AD61683" w:rsidR="00A8614A" w:rsidRDefault="00A8614A" w:rsidP="00A8614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>Posebne pogoje pogodbe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  <w:p w14:paraId="022A8F50" w14:textId="4360C21E" w:rsidR="00A8614A" w:rsidRDefault="00A8614A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B822B36" w14:textId="77777777" w:rsidR="00A8614A" w:rsidRDefault="00A8614A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56848FA" w14:textId="3894FB47" w:rsidR="00A8614A" w:rsidRPr="00A8614A" w:rsidRDefault="00A8614A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8614A"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dodatno objavlja dokument »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Gabioni«.</w:t>
            </w:r>
          </w:p>
          <w:p w14:paraId="7203C34D" w14:textId="77777777" w:rsidR="00A8614A" w:rsidRPr="00A8614A" w:rsidRDefault="00A8614A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B49C235" w14:textId="77777777" w:rsidR="00013A3E" w:rsidRDefault="00013A3E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FD6C107" w14:textId="66955E26" w:rsidR="00A8614A" w:rsidRPr="00A8614A" w:rsidRDefault="00A8614A" w:rsidP="00A8614A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752FBB6" w14:textId="77777777" w:rsidR="00556816" w:rsidRPr="00F71733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28204F5" w14:textId="77777777"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3E20C" w14:textId="77777777" w:rsidR="002B6EBB" w:rsidRDefault="002B6EBB">
      <w:r>
        <w:separator/>
      </w:r>
    </w:p>
  </w:endnote>
  <w:endnote w:type="continuationSeparator" w:id="0">
    <w:p w14:paraId="0F3DD3CD" w14:textId="77777777" w:rsidR="002B6EBB" w:rsidRDefault="002B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4B7F" w14:textId="77777777" w:rsidR="003110C4" w:rsidRDefault="003110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DD598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F71733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07F3" w14:textId="6109A4A0" w:rsidR="00A17575" w:rsidRDefault="00A17575" w:rsidP="002507C2">
    <w:pPr>
      <w:pStyle w:val="Footer"/>
      <w:ind w:firstLine="540"/>
    </w:pPr>
    <w:r>
      <w:t xml:space="preserve">  </w:t>
    </w:r>
    <w:r w:rsidR="003110C4" w:rsidRPr="00643501">
      <w:rPr>
        <w:noProof/>
        <w:lang w:eastAsia="sl-SI"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  <w:lang w:eastAsia="sl-SI"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  <w:lang w:eastAsia="sl-SI"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2AE21" w14:textId="77777777" w:rsidR="002B6EBB" w:rsidRDefault="002B6EBB">
      <w:r>
        <w:separator/>
      </w:r>
    </w:p>
  </w:footnote>
  <w:footnote w:type="continuationSeparator" w:id="0">
    <w:p w14:paraId="0963753E" w14:textId="77777777" w:rsidR="002B6EBB" w:rsidRDefault="002B6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04BA4" w14:textId="77777777" w:rsidR="003110C4" w:rsidRDefault="00311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497BA" w14:textId="77777777" w:rsidR="003110C4" w:rsidRDefault="003110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A6F37" w14:textId="77777777" w:rsidR="003110C4" w:rsidRDefault="003110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13C4BF6"/>
    <w:multiLevelType w:val="hybridMultilevel"/>
    <w:tmpl w:val="544C7DFE"/>
    <w:lvl w:ilvl="0" w:tplc="089E06FC">
      <w:start w:val="1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DAA4B50"/>
    <w:multiLevelType w:val="hybridMultilevel"/>
    <w:tmpl w:val="1B3C1ED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F559B"/>
    <w:multiLevelType w:val="hybridMultilevel"/>
    <w:tmpl w:val="18280A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6D2C0831"/>
    <w:multiLevelType w:val="hybridMultilevel"/>
    <w:tmpl w:val="3F60CF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3"/>
  </w:num>
  <w:num w:numId="4">
    <w:abstractNumId w:val="6"/>
  </w:num>
  <w:num w:numId="5">
    <w:abstractNumId w:val="15"/>
  </w:num>
  <w:num w:numId="6">
    <w:abstractNumId w:val="21"/>
  </w:num>
  <w:num w:numId="7">
    <w:abstractNumId w:val="13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0"/>
  </w:num>
  <w:num w:numId="16">
    <w:abstractNumId w:val="3"/>
  </w:num>
  <w:num w:numId="17">
    <w:abstractNumId w:val="8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0"/>
  </w:num>
  <w:num w:numId="21">
    <w:abstractNumId w:val="16"/>
  </w:num>
  <w:num w:numId="22">
    <w:abstractNumId w:val="11"/>
  </w:num>
  <w:num w:numId="23">
    <w:abstractNumId w:val="2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0C4"/>
    <w:rsid w:val="00013A3E"/>
    <w:rsid w:val="000646A9"/>
    <w:rsid w:val="000B3A2F"/>
    <w:rsid w:val="00133E97"/>
    <w:rsid w:val="001836BB"/>
    <w:rsid w:val="002507C2"/>
    <w:rsid w:val="002B10C8"/>
    <w:rsid w:val="002B6EBB"/>
    <w:rsid w:val="003110C4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750274"/>
    <w:rsid w:val="007C7BB3"/>
    <w:rsid w:val="00886791"/>
    <w:rsid w:val="008F314A"/>
    <w:rsid w:val="00A05C73"/>
    <w:rsid w:val="00A17575"/>
    <w:rsid w:val="00A6626B"/>
    <w:rsid w:val="00A8614A"/>
    <w:rsid w:val="00AB6E6C"/>
    <w:rsid w:val="00B05C73"/>
    <w:rsid w:val="00BA38BA"/>
    <w:rsid w:val="00E51016"/>
    <w:rsid w:val="00E94EFE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77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Draga Mandić</cp:lastModifiedBy>
  <cp:revision>2</cp:revision>
  <cp:lastPrinted>2025-06-16T07:17:00Z</cp:lastPrinted>
  <dcterms:created xsi:type="dcterms:W3CDTF">2025-06-27T12:12:00Z</dcterms:created>
  <dcterms:modified xsi:type="dcterms:W3CDTF">2025-06-27T12:12:00Z</dcterms:modified>
</cp:coreProperties>
</file>